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31/B/187/26/FD15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Gewerk Elektro am Bauprojekt "Anbau Fahrzeughalle ZFR" Enste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Gewerk Elektro am Bauprojekt "Anbau Fahrzeughalle ZFR" Enste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